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EBBFC" w14:textId="77777777" w:rsidR="00233122" w:rsidRDefault="00233122" w:rsidP="00233122">
      <w:pPr>
        <w:pStyle w:val="NoSpacing"/>
      </w:pPr>
      <w:r>
        <w:rPr>
          <w:u w:val="single"/>
        </w:rPr>
        <w:t>Laurence BURTON</w:t>
      </w:r>
      <w:r>
        <w:t xml:space="preserve">        (fl.1476)</w:t>
      </w:r>
    </w:p>
    <w:p w14:paraId="1D3EA244" w14:textId="32B71C2C" w:rsidR="00233122" w:rsidRDefault="00233122" w:rsidP="00233122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</w:p>
    <w:p w14:paraId="06E3DDE1" w14:textId="77777777" w:rsidR="00233122" w:rsidRDefault="00233122" w:rsidP="00233122">
      <w:pPr>
        <w:pStyle w:val="NoSpacing"/>
      </w:pPr>
    </w:p>
    <w:p w14:paraId="6EC3A5AD" w14:textId="77777777" w:rsidR="00233122" w:rsidRDefault="00233122" w:rsidP="00233122">
      <w:pPr>
        <w:pStyle w:val="NoSpacing"/>
      </w:pPr>
    </w:p>
    <w:p w14:paraId="62B7CCBD" w14:textId="77777777" w:rsidR="00233122" w:rsidRDefault="00233122" w:rsidP="00233122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40366845" w14:textId="77777777" w:rsidR="00233122" w:rsidRDefault="00233122" w:rsidP="00233122">
      <w:pPr>
        <w:pStyle w:val="NoSpacing"/>
      </w:pPr>
      <w:r>
        <w:tab/>
      </w:r>
      <w:r>
        <w:tab/>
        <w:t>Minster by William Egremont, Bishop of Dromore(q.v.).</w:t>
      </w:r>
    </w:p>
    <w:p w14:paraId="024AF157" w14:textId="5E146DE2" w:rsidR="00233122" w:rsidRDefault="00233122" w:rsidP="00233122">
      <w:pPr>
        <w:pStyle w:val="NoSpacing"/>
      </w:pPr>
      <w:r>
        <w:tab/>
      </w:r>
      <w:r>
        <w:tab/>
        <w:t>(“York Clergy Ordinations 1475-1500” ed. David M. Smith p.15)</w:t>
      </w:r>
    </w:p>
    <w:p w14:paraId="2FA2418D" w14:textId="77777777" w:rsidR="00A177E1" w:rsidRDefault="00A177E1" w:rsidP="00A177E1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7EB99510" w14:textId="77777777" w:rsidR="00A177E1" w:rsidRDefault="00A177E1" w:rsidP="00A177E1">
      <w:pPr>
        <w:pStyle w:val="NoSpacing"/>
      </w:pPr>
      <w:r>
        <w:tab/>
      </w:r>
      <w:r>
        <w:tab/>
        <w:t>York by William Egremont, Bishop of Dromore(q.v.).</w:t>
      </w:r>
    </w:p>
    <w:p w14:paraId="309874A9" w14:textId="77777777" w:rsidR="00A177E1" w:rsidRDefault="00A177E1" w:rsidP="00A177E1">
      <w:pPr>
        <w:pStyle w:val="NoSpacing"/>
      </w:pPr>
      <w:r>
        <w:tab/>
      </w:r>
      <w:r>
        <w:tab/>
        <w:t>(“York Clergy Ordinations 1475-1500” ed. David M. Smith p.17)</w:t>
      </w:r>
    </w:p>
    <w:p w14:paraId="50C84F97" w14:textId="77777777" w:rsidR="00A177E1" w:rsidRDefault="00A177E1" w:rsidP="00233122">
      <w:pPr>
        <w:pStyle w:val="NoSpacing"/>
      </w:pPr>
    </w:p>
    <w:p w14:paraId="10195B05" w14:textId="77777777" w:rsidR="00233122" w:rsidRDefault="00233122" w:rsidP="00233122">
      <w:pPr>
        <w:pStyle w:val="NoSpacing"/>
      </w:pPr>
    </w:p>
    <w:p w14:paraId="37C57C14" w14:textId="77777777" w:rsidR="00233122" w:rsidRDefault="00233122" w:rsidP="00233122">
      <w:pPr>
        <w:pStyle w:val="NoSpacing"/>
      </w:pPr>
    </w:p>
    <w:p w14:paraId="2E35CAA8" w14:textId="1F7310C9" w:rsidR="00233122" w:rsidRDefault="00233122" w:rsidP="00233122">
      <w:pPr>
        <w:pStyle w:val="NoSpacing"/>
      </w:pPr>
      <w:r>
        <w:t>25 May 2019</w:t>
      </w:r>
    </w:p>
    <w:p w14:paraId="1C57A7F8" w14:textId="2792C344" w:rsidR="00A177E1" w:rsidRDefault="00A177E1" w:rsidP="00233122">
      <w:pPr>
        <w:pStyle w:val="NoSpacing"/>
      </w:pPr>
      <w:r>
        <w:t>29 January 2020</w:t>
      </w:r>
      <w:bookmarkStart w:id="0" w:name="_GoBack"/>
      <w:bookmarkEnd w:id="0"/>
    </w:p>
    <w:p w14:paraId="3048E0CE" w14:textId="785AE2E1" w:rsidR="006B2F86" w:rsidRPr="00233122" w:rsidRDefault="00A177E1" w:rsidP="00E71FC3">
      <w:pPr>
        <w:pStyle w:val="NoSpacing"/>
      </w:pPr>
    </w:p>
    <w:sectPr w:rsidR="006B2F86" w:rsidRPr="002331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D53F0" w14:textId="77777777" w:rsidR="00233122" w:rsidRDefault="00233122" w:rsidP="00E71FC3">
      <w:pPr>
        <w:spacing w:after="0" w:line="240" w:lineRule="auto"/>
      </w:pPr>
      <w:r>
        <w:separator/>
      </w:r>
    </w:p>
  </w:endnote>
  <w:endnote w:type="continuationSeparator" w:id="0">
    <w:p w14:paraId="2F300C00" w14:textId="77777777" w:rsidR="00233122" w:rsidRDefault="002331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92B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5129A" w14:textId="77777777" w:rsidR="00233122" w:rsidRDefault="00233122" w:rsidP="00E71FC3">
      <w:pPr>
        <w:spacing w:after="0" w:line="240" w:lineRule="auto"/>
      </w:pPr>
      <w:r>
        <w:separator/>
      </w:r>
    </w:p>
  </w:footnote>
  <w:footnote w:type="continuationSeparator" w:id="0">
    <w:p w14:paraId="38B824A3" w14:textId="77777777" w:rsidR="00233122" w:rsidRDefault="002331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22"/>
    <w:rsid w:val="001A7C09"/>
    <w:rsid w:val="00233122"/>
    <w:rsid w:val="00577BD5"/>
    <w:rsid w:val="00656CBA"/>
    <w:rsid w:val="006A1F77"/>
    <w:rsid w:val="00733BE7"/>
    <w:rsid w:val="00A177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84ED1"/>
  <w15:chartTrackingRefBased/>
  <w15:docId w15:val="{692CA012-CF25-431D-832F-90D40B41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2019-05-25T17:49:00Z</dcterms:created>
  <dcterms:modified xsi:type="dcterms:W3CDTF">2020-01-29T17:28:00Z</dcterms:modified>
</cp:coreProperties>
</file>